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19410C" w:rsidP="008F7605">
            <w:pPr>
              <w:spacing w:after="0" w:line="240" w:lineRule="auto"/>
              <w:jc w:val="both"/>
              <w:rPr>
                <w:rFonts w:ascii="Times New Roman" w:eastAsia="Times New Roman" w:hAnsi="Times New Roman"/>
                <w:sz w:val="24"/>
                <w:szCs w:val="24"/>
              </w:rPr>
            </w:pPr>
            <w:r>
              <w:rPr>
                <w:rFonts w:ascii="Times New Roman" w:hAnsi="Times New Roman"/>
              </w:rPr>
              <w:t xml:space="preserve">д. </w:t>
            </w:r>
            <w:r w:rsidR="008F7605">
              <w:rPr>
                <w:rFonts w:ascii="Times New Roman" w:hAnsi="Times New Roman"/>
              </w:rPr>
              <w:t>Заречная</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7A11A5" w:rsidRPr="00F978D1" w:rsidRDefault="00E57C68" w:rsidP="00BB12D1">
            <w:pPr>
              <w:rPr>
                <w:sz w:val="24"/>
                <w:szCs w:val="24"/>
              </w:rPr>
            </w:pPr>
            <w:r>
              <w:rPr>
                <w:rFonts w:ascii="Times New Roman" w:hAnsi="Times New Roman"/>
                <w:sz w:val="24"/>
                <w:szCs w:val="24"/>
              </w:rPr>
              <w:t>1</w:t>
            </w:r>
            <w:r w:rsidR="00BB12D1">
              <w:rPr>
                <w:rFonts w:ascii="Times New Roman" w:hAnsi="Times New Roman"/>
                <w:sz w:val="24"/>
                <w:szCs w:val="24"/>
              </w:rPr>
              <w:t>5</w:t>
            </w:r>
            <w:r w:rsidR="00463754" w:rsidRPr="00F978D1">
              <w:rPr>
                <w:rFonts w:ascii="Times New Roman" w:hAnsi="Times New Roman"/>
                <w:sz w:val="24"/>
                <w:szCs w:val="24"/>
              </w:rPr>
              <w:t>.0</w:t>
            </w:r>
            <w:r>
              <w:rPr>
                <w:rFonts w:ascii="Times New Roman" w:hAnsi="Times New Roman"/>
                <w:sz w:val="24"/>
                <w:szCs w:val="24"/>
              </w:rPr>
              <w:t>4</w:t>
            </w:r>
            <w:r w:rsidR="00463754" w:rsidRPr="00F978D1">
              <w:rPr>
                <w:rFonts w:ascii="Times New Roman" w:hAnsi="Times New Roman"/>
                <w:sz w:val="24"/>
                <w:szCs w:val="24"/>
              </w:rPr>
              <w:t xml:space="preserve">.2017 г.- </w:t>
            </w:r>
            <w:r w:rsidR="00BB12D1">
              <w:rPr>
                <w:rFonts w:ascii="Times New Roman" w:hAnsi="Times New Roman"/>
                <w:sz w:val="24"/>
                <w:szCs w:val="24"/>
              </w:rPr>
              <w:t>13</w:t>
            </w:r>
            <w:r w:rsidR="00463754" w:rsidRPr="00F978D1">
              <w:rPr>
                <w:rFonts w:ascii="Times New Roman" w:hAnsi="Times New Roman"/>
                <w:sz w:val="24"/>
                <w:szCs w:val="24"/>
              </w:rPr>
              <w:t>.0</w:t>
            </w:r>
            <w:r>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8F7605">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7A11A5">
              <w:rPr>
                <w:rFonts w:ascii="Times New Roman" w:hAnsi="Times New Roman"/>
                <w:sz w:val="24"/>
                <w:szCs w:val="24"/>
              </w:rPr>
              <w:t>34</w:t>
            </w:r>
            <w:r w:rsidR="000635B7" w:rsidRPr="00F978D1">
              <w:rPr>
                <w:rFonts w:ascii="Times New Roman" w:hAnsi="Times New Roman"/>
                <w:sz w:val="24"/>
                <w:szCs w:val="24"/>
              </w:rPr>
              <w:t xml:space="preserve"> от </w:t>
            </w:r>
            <w:r w:rsidR="007A11A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F978D1">
              <w:rPr>
                <w:rFonts w:ascii="Times New Roman" w:hAnsi="Times New Roman"/>
                <w:sz w:val="24"/>
                <w:szCs w:val="24"/>
              </w:rPr>
              <w:t xml:space="preserve">, на </w:t>
            </w:r>
            <w:r w:rsidR="00D776F0" w:rsidRPr="00F978D1">
              <w:rPr>
                <w:rFonts w:ascii="Times New Roman" w:hAnsi="Times New Roman"/>
                <w:sz w:val="24"/>
                <w:szCs w:val="24"/>
              </w:rPr>
              <w:t>досках объявлений</w:t>
            </w:r>
            <w:r w:rsidR="00A67E87" w:rsidRPr="00F978D1">
              <w:rPr>
                <w:rFonts w:ascii="Arial" w:hAnsi="Arial" w:cs="Arial"/>
                <w:shd w:val="clear" w:color="auto" w:fill="FFFFFF"/>
              </w:rPr>
              <w:t xml:space="preserve"> </w:t>
            </w:r>
            <w:r w:rsidR="00A67E87" w:rsidRPr="00F978D1">
              <w:rPr>
                <w:rFonts w:ascii="Times New Roman" w:hAnsi="Times New Roman"/>
                <w:shd w:val="clear" w:color="auto" w:fill="FFFFFF"/>
              </w:rPr>
              <w:t xml:space="preserve">в пределах </w:t>
            </w:r>
            <w:r w:rsidR="00BC7BDF">
              <w:rPr>
                <w:rFonts w:ascii="Times New Roman" w:hAnsi="Times New Roman"/>
              </w:rPr>
              <w:t xml:space="preserve">д. </w:t>
            </w:r>
            <w:r w:rsidR="008F7605">
              <w:rPr>
                <w:rFonts w:ascii="Times New Roman" w:hAnsi="Times New Roman"/>
              </w:rPr>
              <w:t>Заречная</w:t>
            </w:r>
            <w:r w:rsidR="00152C47">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7A11A5">
              <w:rPr>
                <w:rFonts w:ascii="Times New Roman" w:hAnsi="Times New Roman"/>
                <w:sz w:val="24"/>
                <w:szCs w:val="24"/>
              </w:rPr>
              <w:t>1</w:t>
            </w:r>
            <w:r w:rsidR="00BB12D1">
              <w:rPr>
                <w:rFonts w:ascii="Times New Roman" w:hAnsi="Times New Roman"/>
                <w:sz w:val="24"/>
                <w:szCs w:val="24"/>
              </w:rPr>
              <w:t>5</w:t>
            </w:r>
            <w:r w:rsidR="00F978D1" w:rsidRPr="00F978D1">
              <w:rPr>
                <w:rFonts w:ascii="Times New Roman" w:hAnsi="Times New Roman"/>
                <w:sz w:val="24"/>
                <w:szCs w:val="24"/>
              </w:rPr>
              <w:t>.0</w:t>
            </w:r>
            <w:r w:rsidR="007A11A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A720F6">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BB12D1">
              <w:rPr>
                <w:rFonts w:ascii="Times New Roman" w:hAnsi="Times New Roman"/>
                <w:sz w:val="24"/>
                <w:szCs w:val="24"/>
              </w:rPr>
              <w:t>13</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8F7605">
              <w:rPr>
                <w:rFonts w:ascii="Times New Roman" w:hAnsi="Times New Roman"/>
                <w:sz w:val="24"/>
                <w:szCs w:val="24"/>
              </w:rPr>
              <w:t>11-30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BC7BDF">
              <w:rPr>
                <w:rFonts w:ascii="Times New Roman" w:hAnsi="Times New Roman"/>
              </w:rPr>
              <w:t xml:space="preserve">здании </w:t>
            </w:r>
            <w:r w:rsidR="00BB12D1">
              <w:rPr>
                <w:rFonts w:ascii="Times New Roman" w:hAnsi="Times New Roman"/>
              </w:rPr>
              <w:t>магазина</w:t>
            </w:r>
            <w:r w:rsidR="0036011D">
              <w:rPr>
                <w:rFonts w:ascii="Times New Roman" w:hAnsi="Times New Roman"/>
              </w:rPr>
              <w:t xml:space="preserve"> </w:t>
            </w:r>
            <w:r w:rsidR="00BC7BDF">
              <w:rPr>
                <w:rFonts w:ascii="Times New Roman" w:hAnsi="Times New Roman"/>
              </w:rPr>
              <w:t xml:space="preserve">по адресу: Свердловская область, </w:t>
            </w:r>
            <w:proofErr w:type="spellStart"/>
            <w:r w:rsidR="00BC7BDF">
              <w:rPr>
                <w:rFonts w:ascii="Times New Roman" w:hAnsi="Times New Roman"/>
              </w:rPr>
              <w:t>Пышминский</w:t>
            </w:r>
            <w:proofErr w:type="spellEnd"/>
            <w:r w:rsidR="00BC7BDF">
              <w:rPr>
                <w:rFonts w:ascii="Times New Roman" w:hAnsi="Times New Roman"/>
              </w:rPr>
              <w:t xml:space="preserve"> район, д. </w:t>
            </w:r>
            <w:r w:rsidR="008F7605">
              <w:rPr>
                <w:rFonts w:ascii="Times New Roman" w:hAnsi="Times New Roman"/>
              </w:rPr>
              <w:t>Заречная</w:t>
            </w:r>
            <w:r w:rsidR="0036011D">
              <w:rPr>
                <w:rFonts w:ascii="Times New Roman" w:hAnsi="Times New Roman"/>
              </w:rPr>
              <w:t xml:space="preserve">, ул. </w:t>
            </w:r>
            <w:r w:rsidR="008F7605">
              <w:rPr>
                <w:rFonts w:ascii="Times New Roman" w:hAnsi="Times New Roman"/>
              </w:rPr>
              <w:t>Пушкина</w:t>
            </w:r>
            <w:r w:rsidR="0036011D">
              <w:rPr>
                <w:rFonts w:ascii="Times New Roman" w:hAnsi="Times New Roman"/>
              </w:rPr>
              <w:t xml:space="preserve">, </w:t>
            </w:r>
            <w:r w:rsidR="008F7605">
              <w:rPr>
                <w:rFonts w:ascii="Times New Roman" w:hAnsi="Times New Roman"/>
              </w:rPr>
              <w:t>16</w:t>
            </w:r>
            <w:r w:rsidR="00BC7BDF">
              <w:rPr>
                <w:rFonts w:ascii="Times New Roman" w:hAnsi="Times New Roman"/>
              </w:rPr>
              <w:t>.</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BC7BDF">
              <w:rPr>
                <w:rFonts w:ascii="Times New Roman" w:hAnsi="Times New Roman"/>
                <w:sz w:val="24"/>
                <w:szCs w:val="24"/>
              </w:rPr>
              <w:t>ы</w:t>
            </w:r>
            <w:proofErr w:type="gramEnd"/>
            <w:r w:rsidRPr="00960EAB">
              <w:rPr>
                <w:rFonts w:ascii="Times New Roman" w:hAnsi="Times New Roman"/>
                <w:sz w:val="24"/>
                <w:szCs w:val="24"/>
              </w:rPr>
              <w:t xml:space="preserve"> </w:t>
            </w:r>
            <w:r w:rsidR="008F7605">
              <w:rPr>
                <w:rFonts w:ascii="Times New Roman" w:hAnsi="Times New Roman"/>
                <w:sz w:val="24"/>
                <w:szCs w:val="24"/>
              </w:rPr>
              <w:t>4</w:t>
            </w:r>
            <w:r w:rsidRPr="00D6236F">
              <w:rPr>
                <w:rFonts w:ascii="Times New Roman" w:hAnsi="Times New Roman"/>
                <w:color w:val="FF0000"/>
                <w:sz w:val="24"/>
                <w:szCs w:val="24"/>
              </w:rPr>
              <w:t xml:space="preserve"> </w:t>
            </w:r>
            <w:r w:rsidRPr="00960EAB">
              <w:rPr>
                <w:rFonts w:ascii="Times New Roman" w:hAnsi="Times New Roman"/>
                <w:sz w:val="24"/>
                <w:szCs w:val="24"/>
              </w:rPr>
              <w:t>человек</w:t>
            </w:r>
            <w:r w:rsidR="00BC7BDF">
              <w:rPr>
                <w:rFonts w:ascii="Times New Roman" w:hAnsi="Times New Roman"/>
                <w:sz w:val="24"/>
                <w:szCs w:val="24"/>
              </w:rPr>
              <w:t>а</w:t>
            </w:r>
            <w:r w:rsidRPr="00960EAB">
              <w:rPr>
                <w:rFonts w:ascii="Times New Roman" w:hAnsi="Times New Roman"/>
                <w:sz w:val="24"/>
                <w:szCs w:val="24"/>
              </w:rPr>
              <w:t>.</w:t>
            </w:r>
          </w:p>
          <w:p w:rsidR="00776683" w:rsidRPr="00960EAB" w:rsidRDefault="00776683" w:rsidP="0019410C">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503B9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503B9A">
              <w:rPr>
                <w:rFonts w:ascii="Times New Roman" w:hAnsi="Times New Roman"/>
                <w:sz w:val="24"/>
                <w:szCs w:val="24"/>
              </w:rPr>
              <w:t>13</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8F7605"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4</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867E81">
      <w:footerReference w:type="default" r:id="rId8"/>
      <w:pgSz w:w="11906" w:h="16838"/>
      <w:pgMar w:top="1134"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E11" w:rsidRDefault="00646E11" w:rsidP="000A5E40">
      <w:pPr>
        <w:spacing w:after="0" w:line="240" w:lineRule="auto"/>
      </w:pPr>
      <w:r>
        <w:separator/>
      </w:r>
    </w:p>
  </w:endnote>
  <w:endnote w:type="continuationSeparator" w:id="0">
    <w:p w:rsidR="00646E11" w:rsidRDefault="00646E11"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6A0B16"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8F7605">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E11" w:rsidRDefault="00646E11" w:rsidP="000A5E40">
      <w:pPr>
        <w:spacing w:after="0" w:line="240" w:lineRule="auto"/>
      </w:pPr>
      <w:r>
        <w:separator/>
      </w:r>
    </w:p>
  </w:footnote>
  <w:footnote w:type="continuationSeparator" w:id="0">
    <w:p w:rsidR="00646E11" w:rsidRDefault="00646E11"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29026"/>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2346"/>
    <w:rsid w:val="00104769"/>
    <w:rsid w:val="00104B6A"/>
    <w:rsid w:val="00107BF0"/>
    <w:rsid w:val="001111E4"/>
    <w:rsid w:val="0011276D"/>
    <w:rsid w:val="001133FB"/>
    <w:rsid w:val="00122011"/>
    <w:rsid w:val="001237BD"/>
    <w:rsid w:val="00124AA8"/>
    <w:rsid w:val="00127BA6"/>
    <w:rsid w:val="0013164F"/>
    <w:rsid w:val="001351F1"/>
    <w:rsid w:val="00152C47"/>
    <w:rsid w:val="00153247"/>
    <w:rsid w:val="00155A9E"/>
    <w:rsid w:val="0015614C"/>
    <w:rsid w:val="0015726A"/>
    <w:rsid w:val="00161E0D"/>
    <w:rsid w:val="00164EE0"/>
    <w:rsid w:val="00167640"/>
    <w:rsid w:val="00174B22"/>
    <w:rsid w:val="00192041"/>
    <w:rsid w:val="0019410C"/>
    <w:rsid w:val="001978CD"/>
    <w:rsid w:val="001A4000"/>
    <w:rsid w:val="001A4FD4"/>
    <w:rsid w:val="001A7BE4"/>
    <w:rsid w:val="001C1BFF"/>
    <w:rsid w:val="001D3932"/>
    <w:rsid w:val="001D7AFF"/>
    <w:rsid w:val="001E734C"/>
    <w:rsid w:val="001F0C9A"/>
    <w:rsid w:val="001F18E0"/>
    <w:rsid w:val="001F344F"/>
    <w:rsid w:val="001F5121"/>
    <w:rsid w:val="002141DA"/>
    <w:rsid w:val="00214C8A"/>
    <w:rsid w:val="00214FD4"/>
    <w:rsid w:val="002164DF"/>
    <w:rsid w:val="00222AB5"/>
    <w:rsid w:val="002231EC"/>
    <w:rsid w:val="00223924"/>
    <w:rsid w:val="00223D31"/>
    <w:rsid w:val="0023725A"/>
    <w:rsid w:val="00254C9B"/>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011D"/>
    <w:rsid w:val="00363D57"/>
    <w:rsid w:val="00364BCA"/>
    <w:rsid w:val="00364C58"/>
    <w:rsid w:val="0036609E"/>
    <w:rsid w:val="003672DD"/>
    <w:rsid w:val="00375F8B"/>
    <w:rsid w:val="0038092B"/>
    <w:rsid w:val="00380DC4"/>
    <w:rsid w:val="00385127"/>
    <w:rsid w:val="00385553"/>
    <w:rsid w:val="003934A9"/>
    <w:rsid w:val="003A16FC"/>
    <w:rsid w:val="003B1D4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86633"/>
    <w:rsid w:val="00490E51"/>
    <w:rsid w:val="00495909"/>
    <w:rsid w:val="00495D0F"/>
    <w:rsid w:val="004A7D28"/>
    <w:rsid w:val="004B0ED6"/>
    <w:rsid w:val="004B14CC"/>
    <w:rsid w:val="004B1B9E"/>
    <w:rsid w:val="004B556B"/>
    <w:rsid w:val="004C5CB8"/>
    <w:rsid w:val="004D636B"/>
    <w:rsid w:val="004E31FF"/>
    <w:rsid w:val="004F04F9"/>
    <w:rsid w:val="004F116C"/>
    <w:rsid w:val="004F26BE"/>
    <w:rsid w:val="004F3F37"/>
    <w:rsid w:val="00503B9A"/>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446D"/>
    <w:rsid w:val="005D6392"/>
    <w:rsid w:val="005E7762"/>
    <w:rsid w:val="005E7EDD"/>
    <w:rsid w:val="005F050E"/>
    <w:rsid w:val="005F09AD"/>
    <w:rsid w:val="005F6D66"/>
    <w:rsid w:val="00602F46"/>
    <w:rsid w:val="00613B04"/>
    <w:rsid w:val="00622B19"/>
    <w:rsid w:val="00624CF0"/>
    <w:rsid w:val="00642EAA"/>
    <w:rsid w:val="006455DB"/>
    <w:rsid w:val="00646E11"/>
    <w:rsid w:val="006517D8"/>
    <w:rsid w:val="00652A58"/>
    <w:rsid w:val="00656ECF"/>
    <w:rsid w:val="00664551"/>
    <w:rsid w:val="006662B9"/>
    <w:rsid w:val="006676C8"/>
    <w:rsid w:val="00673036"/>
    <w:rsid w:val="0067359B"/>
    <w:rsid w:val="006809E1"/>
    <w:rsid w:val="00681D5E"/>
    <w:rsid w:val="00682260"/>
    <w:rsid w:val="006833E6"/>
    <w:rsid w:val="0069711E"/>
    <w:rsid w:val="006A0B16"/>
    <w:rsid w:val="006A3293"/>
    <w:rsid w:val="006B43C0"/>
    <w:rsid w:val="006C2765"/>
    <w:rsid w:val="006C2F58"/>
    <w:rsid w:val="006F20EC"/>
    <w:rsid w:val="006F647E"/>
    <w:rsid w:val="007000D7"/>
    <w:rsid w:val="007036A0"/>
    <w:rsid w:val="00720A5F"/>
    <w:rsid w:val="00721704"/>
    <w:rsid w:val="00723470"/>
    <w:rsid w:val="00723879"/>
    <w:rsid w:val="007267D2"/>
    <w:rsid w:val="00730EBE"/>
    <w:rsid w:val="00751766"/>
    <w:rsid w:val="00754451"/>
    <w:rsid w:val="00757E4F"/>
    <w:rsid w:val="00771236"/>
    <w:rsid w:val="00776683"/>
    <w:rsid w:val="007800EC"/>
    <w:rsid w:val="007841AD"/>
    <w:rsid w:val="00784528"/>
    <w:rsid w:val="0078640F"/>
    <w:rsid w:val="00792AB1"/>
    <w:rsid w:val="007A11A5"/>
    <w:rsid w:val="007A2D4B"/>
    <w:rsid w:val="007A75E2"/>
    <w:rsid w:val="007B0F5F"/>
    <w:rsid w:val="007B1411"/>
    <w:rsid w:val="007C2FB2"/>
    <w:rsid w:val="007C37AD"/>
    <w:rsid w:val="007D1DE1"/>
    <w:rsid w:val="007D3391"/>
    <w:rsid w:val="007E0024"/>
    <w:rsid w:val="007E25F5"/>
    <w:rsid w:val="007E7304"/>
    <w:rsid w:val="00800FF1"/>
    <w:rsid w:val="008042FE"/>
    <w:rsid w:val="008057BD"/>
    <w:rsid w:val="00814F37"/>
    <w:rsid w:val="008173E1"/>
    <w:rsid w:val="008248EC"/>
    <w:rsid w:val="00832EAB"/>
    <w:rsid w:val="00833A92"/>
    <w:rsid w:val="00836621"/>
    <w:rsid w:val="0084448A"/>
    <w:rsid w:val="008542DA"/>
    <w:rsid w:val="00855545"/>
    <w:rsid w:val="00856A2F"/>
    <w:rsid w:val="00867E81"/>
    <w:rsid w:val="0087189A"/>
    <w:rsid w:val="0088750D"/>
    <w:rsid w:val="0089084D"/>
    <w:rsid w:val="00894E83"/>
    <w:rsid w:val="0089522D"/>
    <w:rsid w:val="008A19A7"/>
    <w:rsid w:val="008A51D2"/>
    <w:rsid w:val="008C05C6"/>
    <w:rsid w:val="008C3860"/>
    <w:rsid w:val="008D0034"/>
    <w:rsid w:val="008F27FE"/>
    <w:rsid w:val="008F3F0C"/>
    <w:rsid w:val="008F527F"/>
    <w:rsid w:val="008F7605"/>
    <w:rsid w:val="00915009"/>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4597"/>
    <w:rsid w:val="009D7292"/>
    <w:rsid w:val="009D7299"/>
    <w:rsid w:val="009E27C7"/>
    <w:rsid w:val="009E7096"/>
    <w:rsid w:val="009F0243"/>
    <w:rsid w:val="009F0267"/>
    <w:rsid w:val="009F03A7"/>
    <w:rsid w:val="00A00D50"/>
    <w:rsid w:val="00A03C8F"/>
    <w:rsid w:val="00A06A4B"/>
    <w:rsid w:val="00A1466B"/>
    <w:rsid w:val="00A23A73"/>
    <w:rsid w:val="00A24DD5"/>
    <w:rsid w:val="00A546AF"/>
    <w:rsid w:val="00A67E87"/>
    <w:rsid w:val="00A720F6"/>
    <w:rsid w:val="00A8224E"/>
    <w:rsid w:val="00A82B28"/>
    <w:rsid w:val="00A83B43"/>
    <w:rsid w:val="00A87CE3"/>
    <w:rsid w:val="00AA1D34"/>
    <w:rsid w:val="00AA747D"/>
    <w:rsid w:val="00AB641B"/>
    <w:rsid w:val="00AC3B19"/>
    <w:rsid w:val="00AC433F"/>
    <w:rsid w:val="00AC5CE2"/>
    <w:rsid w:val="00AD19A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A23CD"/>
    <w:rsid w:val="00BA2E13"/>
    <w:rsid w:val="00BA57DD"/>
    <w:rsid w:val="00BA6998"/>
    <w:rsid w:val="00BA73B6"/>
    <w:rsid w:val="00BB12D1"/>
    <w:rsid w:val="00BB6CB2"/>
    <w:rsid w:val="00BC7BDF"/>
    <w:rsid w:val="00BD140D"/>
    <w:rsid w:val="00BE187D"/>
    <w:rsid w:val="00BE1FC0"/>
    <w:rsid w:val="00BE500E"/>
    <w:rsid w:val="00BF3DBC"/>
    <w:rsid w:val="00BF49F1"/>
    <w:rsid w:val="00BF4FE2"/>
    <w:rsid w:val="00BF5E23"/>
    <w:rsid w:val="00BF6E32"/>
    <w:rsid w:val="00BF724D"/>
    <w:rsid w:val="00C03583"/>
    <w:rsid w:val="00C03BE5"/>
    <w:rsid w:val="00C111D4"/>
    <w:rsid w:val="00C12671"/>
    <w:rsid w:val="00C1750E"/>
    <w:rsid w:val="00C176AC"/>
    <w:rsid w:val="00C20F07"/>
    <w:rsid w:val="00C2615A"/>
    <w:rsid w:val="00C329C9"/>
    <w:rsid w:val="00C4773C"/>
    <w:rsid w:val="00C50D40"/>
    <w:rsid w:val="00C5333C"/>
    <w:rsid w:val="00C56560"/>
    <w:rsid w:val="00C57EA6"/>
    <w:rsid w:val="00C82B19"/>
    <w:rsid w:val="00C91B34"/>
    <w:rsid w:val="00C97880"/>
    <w:rsid w:val="00CA056A"/>
    <w:rsid w:val="00CA1072"/>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7336"/>
    <w:rsid w:val="00D4771C"/>
    <w:rsid w:val="00D53224"/>
    <w:rsid w:val="00D55A4A"/>
    <w:rsid w:val="00D60A2B"/>
    <w:rsid w:val="00D6236F"/>
    <w:rsid w:val="00D67D03"/>
    <w:rsid w:val="00D7115C"/>
    <w:rsid w:val="00D73639"/>
    <w:rsid w:val="00D74905"/>
    <w:rsid w:val="00D76224"/>
    <w:rsid w:val="00D776F0"/>
    <w:rsid w:val="00D82FE0"/>
    <w:rsid w:val="00D84509"/>
    <w:rsid w:val="00D85EED"/>
    <w:rsid w:val="00D94634"/>
    <w:rsid w:val="00D9616A"/>
    <w:rsid w:val="00DC6E37"/>
    <w:rsid w:val="00DE63C8"/>
    <w:rsid w:val="00DE70CA"/>
    <w:rsid w:val="00DF01F4"/>
    <w:rsid w:val="00DF5C0D"/>
    <w:rsid w:val="00DF71BC"/>
    <w:rsid w:val="00E00E54"/>
    <w:rsid w:val="00E059B8"/>
    <w:rsid w:val="00E102BD"/>
    <w:rsid w:val="00E10CCA"/>
    <w:rsid w:val="00E14A65"/>
    <w:rsid w:val="00E34160"/>
    <w:rsid w:val="00E37A67"/>
    <w:rsid w:val="00E41494"/>
    <w:rsid w:val="00E57C68"/>
    <w:rsid w:val="00E60B76"/>
    <w:rsid w:val="00E623FC"/>
    <w:rsid w:val="00E62BF8"/>
    <w:rsid w:val="00E733FD"/>
    <w:rsid w:val="00E94607"/>
    <w:rsid w:val="00E9479E"/>
    <w:rsid w:val="00E95CCD"/>
    <w:rsid w:val="00E963CE"/>
    <w:rsid w:val="00EA13ED"/>
    <w:rsid w:val="00EA1DD3"/>
    <w:rsid w:val="00EC0113"/>
    <w:rsid w:val="00EC1033"/>
    <w:rsid w:val="00EC1CB8"/>
    <w:rsid w:val="00EC4228"/>
    <w:rsid w:val="00EC7105"/>
    <w:rsid w:val="00ED23D8"/>
    <w:rsid w:val="00ED36F9"/>
    <w:rsid w:val="00EF50EA"/>
    <w:rsid w:val="00F05230"/>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237B7-2304-4F0F-8A5E-78F9B1923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2</TotalTime>
  <Pages>1</Pages>
  <Words>342</Words>
  <Characters>1955</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2017-06-14T08:58:00Z</cp:lastPrinted>
  <dcterms:created xsi:type="dcterms:W3CDTF">2017-06-14T08:59:00Z</dcterms:created>
  <dcterms:modified xsi:type="dcterms:W3CDTF">2017-06-14T09:00:00Z</dcterms:modified>
</cp:coreProperties>
</file>